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AC933" w14:textId="77777777" w:rsidR="00B77F87" w:rsidRPr="009259BC" w:rsidRDefault="00B77F87" w:rsidP="00B77F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DUFFIELD (alias </w:t>
      </w:r>
      <w:proofErr w:type="gramStart"/>
      <w:r>
        <w:rPr>
          <w:rFonts w:cs="Times New Roman"/>
          <w:szCs w:val="24"/>
          <w:u w:val="single"/>
        </w:rPr>
        <w:t>SHIRLE)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 (fl.1423-25)</w:t>
      </w:r>
    </w:p>
    <w:p w14:paraId="6565987F" w14:textId="77777777" w:rsidR="00B77F87" w:rsidRDefault="00B77F87" w:rsidP="00B77F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All Saints’ Church, Wing, Buckinghamshire.</w:t>
      </w:r>
    </w:p>
    <w:p w14:paraId="05981A6E" w14:textId="77777777" w:rsidR="00B77F87" w:rsidRDefault="00B77F87" w:rsidP="00B77F87">
      <w:pPr>
        <w:pStyle w:val="NoSpacing"/>
        <w:rPr>
          <w:rFonts w:cs="Times New Roman"/>
          <w:szCs w:val="24"/>
        </w:rPr>
      </w:pPr>
    </w:p>
    <w:p w14:paraId="373A9CB8" w14:textId="77777777" w:rsidR="00B77F87" w:rsidRDefault="00B77F87" w:rsidP="00B77F87">
      <w:pPr>
        <w:pStyle w:val="NoSpacing"/>
        <w:rPr>
          <w:rFonts w:cs="Times New Roman"/>
          <w:szCs w:val="24"/>
        </w:rPr>
      </w:pPr>
    </w:p>
    <w:p w14:paraId="5E9AFF81" w14:textId="77777777" w:rsidR="00B77F87" w:rsidRDefault="00B77F87" w:rsidP="00B77F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 xml:space="preserve">He became </w:t>
      </w:r>
      <w:proofErr w:type="gramStart"/>
      <w:r>
        <w:rPr>
          <w:rFonts w:cs="Times New Roman"/>
          <w:szCs w:val="24"/>
        </w:rPr>
        <w:t>Rector</w:t>
      </w:r>
      <w:proofErr w:type="gramEnd"/>
      <w:r>
        <w:rPr>
          <w:rFonts w:cs="Times New Roman"/>
          <w:szCs w:val="24"/>
        </w:rPr>
        <w:t>.</w:t>
      </w:r>
    </w:p>
    <w:p w14:paraId="7B48EEB2" w14:textId="77777777" w:rsidR="00B77F87" w:rsidRDefault="00B77F87" w:rsidP="00B77F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A6699">
          <w:rPr>
            <w:rStyle w:val="Hyperlink"/>
            <w:rFonts w:cs="Times New Roman"/>
            <w:szCs w:val="24"/>
          </w:rPr>
          <w:t>https://www.genuki.org.uk/big/eng/BKM/Wing/vicars</w:t>
        </w:r>
      </w:hyperlink>
      <w:r>
        <w:rPr>
          <w:rFonts w:cs="Times New Roman"/>
          <w:szCs w:val="24"/>
        </w:rPr>
        <w:t xml:space="preserve"> )</w:t>
      </w:r>
    </w:p>
    <w:p w14:paraId="37FA2604" w14:textId="77777777" w:rsidR="00B77F87" w:rsidRDefault="00B77F87" w:rsidP="00B77F87">
      <w:pPr>
        <w:pStyle w:val="NoSpacing"/>
        <w:rPr>
          <w:rFonts w:cs="Times New Roman"/>
          <w:szCs w:val="24"/>
        </w:rPr>
      </w:pPr>
    </w:p>
    <w:p w14:paraId="12912AF7" w14:textId="77777777" w:rsidR="00B77F87" w:rsidRDefault="00B77F87" w:rsidP="00B77F87">
      <w:pPr>
        <w:pStyle w:val="NoSpacing"/>
        <w:rPr>
          <w:rFonts w:cs="Times New Roman"/>
          <w:szCs w:val="24"/>
        </w:rPr>
      </w:pPr>
    </w:p>
    <w:p w14:paraId="662A1274" w14:textId="77777777" w:rsidR="00B77F87" w:rsidRDefault="00B77F87" w:rsidP="00B77F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January 2025</w:t>
      </w:r>
    </w:p>
    <w:p w14:paraId="4EA7AA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BF51B" w14:textId="77777777" w:rsidR="00B77F87" w:rsidRDefault="00B77F87" w:rsidP="009139A6">
      <w:r>
        <w:separator/>
      </w:r>
    </w:p>
  </w:endnote>
  <w:endnote w:type="continuationSeparator" w:id="0">
    <w:p w14:paraId="4AE3FEDF" w14:textId="77777777" w:rsidR="00B77F87" w:rsidRDefault="00B77F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84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F9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7F6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2B8AA" w14:textId="77777777" w:rsidR="00B77F87" w:rsidRDefault="00B77F87" w:rsidP="009139A6">
      <w:r>
        <w:separator/>
      </w:r>
    </w:p>
  </w:footnote>
  <w:footnote w:type="continuationSeparator" w:id="0">
    <w:p w14:paraId="1F39CF41" w14:textId="77777777" w:rsidR="00B77F87" w:rsidRDefault="00B77F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BC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9F4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38C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F8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77F87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DD683"/>
  <w15:chartTrackingRefBased/>
  <w15:docId w15:val="{66FBEC82-D4BB-4B73-8108-A7171F1A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7F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uki.org.uk/big/eng/BKM/Wing/vicar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2025-01-24T20:37:00Z</dcterms:created>
  <dcterms:modified xsi:type="dcterms:W3CDTF">2025-01-24T20:37:00Z</dcterms:modified>
</cp:coreProperties>
</file>